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6E32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68EC" w14:textId="5F1A3E8D" w:rsidR="00C44B8B" w:rsidRPr="0052681C" w:rsidRDefault="00DF521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202В_16</w:t>
            </w:r>
          </w:p>
        </w:tc>
      </w:tr>
      <w:tr w:rsidR="00C44B8B" w:rsidRPr="0052681C" w14:paraId="583268F0" w14:textId="77777777" w:rsidTr="006E32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68EF" w14:textId="0CDE8928" w:rsidR="00C44B8B" w:rsidRPr="00DF521C" w:rsidRDefault="00DF521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DF521C">
              <w:rPr>
                <w:b/>
                <w:sz w:val="26"/>
                <w:szCs w:val="26"/>
              </w:rPr>
              <w:t>2377800</w:t>
            </w:r>
          </w:p>
        </w:tc>
      </w:tr>
    </w:tbl>
    <w:p w14:paraId="1211F492" w14:textId="77777777" w:rsidR="006E3296" w:rsidRDefault="006E3296" w:rsidP="006E329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5E042C7" w14:textId="77777777" w:rsidR="006E3296" w:rsidRPr="00CF1FB0" w:rsidRDefault="006E3296" w:rsidP="006E329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176EBFE9" w14:textId="77777777" w:rsidR="006E3296" w:rsidRPr="00CF1FB0" w:rsidRDefault="006E3296" w:rsidP="006E329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0EC50B8A" w14:textId="77777777" w:rsidR="006E3296" w:rsidRPr="00CF1FB0" w:rsidRDefault="006E3296" w:rsidP="006E329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02256ACB" w:rsidR="00612811" w:rsidRPr="00B5764B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5D4478" w:rsidRPr="005D4478">
        <w:rPr>
          <w:b/>
          <w:bCs/>
          <w:sz w:val="26"/>
          <w:szCs w:val="26"/>
        </w:rPr>
        <w:t xml:space="preserve">арматуры к СИП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3C062C" w:rsidRPr="003C062C">
        <w:rPr>
          <w:b/>
          <w:sz w:val="26"/>
          <w:szCs w:val="26"/>
          <w:lang w:val="en-US"/>
        </w:rPr>
        <w:t>CPTA</w:t>
      </w:r>
      <w:r w:rsidR="003C062C" w:rsidRPr="00C12BC9">
        <w:rPr>
          <w:b/>
          <w:sz w:val="26"/>
          <w:szCs w:val="26"/>
        </w:rPr>
        <w:t xml:space="preserve"> </w:t>
      </w:r>
      <w:r w:rsidR="003C062C" w:rsidRPr="003C062C">
        <w:rPr>
          <w:b/>
          <w:sz w:val="26"/>
          <w:szCs w:val="26"/>
          <w:lang w:val="en-US"/>
        </w:rPr>
        <w:t>R</w:t>
      </w:r>
      <w:r w:rsidR="003C062C" w:rsidRPr="00C12BC9">
        <w:rPr>
          <w:b/>
          <w:sz w:val="26"/>
          <w:szCs w:val="26"/>
        </w:rPr>
        <w:t xml:space="preserve"> </w:t>
      </w:r>
      <w:r w:rsidR="006E3296">
        <w:rPr>
          <w:b/>
          <w:sz w:val="26"/>
          <w:szCs w:val="26"/>
        </w:rPr>
        <w:t>25</w:t>
      </w:r>
      <w:r w:rsidR="003F426D">
        <w:rPr>
          <w:b/>
          <w:sz w:val="26"/>
          <w:szCs w:val="26"/>
        </w:rPr>
        <w:t xml:space="preserve"> или аналог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DF521C" w:rsidRPr="00011775">
        <w:rPr>
          <w:b/>
          <w:sz w:val="26"/>
          <w:szCs w:val="26"/>
          <w:u w:val="single"/>
        </w:rPr>
        <w:t>202В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  <w:bookmarkStart w:id="0" w:name="_GoBack"/>
      <w:bookmarkEnd w:id="0"/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121503A" w14:textId="77777777" w:rsidR="00187481" w:rsidRDefault="00187481" w:rsidP="001D509D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160F7CB7" w14:textId="77777777" w:rsidR="00187481" w:rsidRDefault="00187481" w:rsidP="001D509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6B30426F" w14:textId="77777777" w:rsidR="00187481" w:rsidRDefault="00187481" w:rsidP="001D509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E6A0896" wp14:editId="24D83BF5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180E1" w14:textId="77777777" w:rsidR="00187481" w:rsidRDefault="00187481" w:rsidP="0018748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1680FB33" w14:textId="77777777" w:rsidR="00187481" w:rsidRDefault="00187481" w:rsidP="0018748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01"/>
        <w:gridCol w:w="1537"/>
        <w:gridCol w:w="742"/>
        <w:gridCol w:w="755"/>
        <w:gridCol w:w="1100"/>
      </w:tblGrid>
      <w:tr w:rsidR="00115813" w:rsidRPr="00C12BC9" w14:paraId="54BBD19B" w14:textId="77777777" w:rsidTr="0018748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71876FC8" w:rsidR="00115813" w:rsidRPr="00C12BC9" w:rsidRDefault="00115813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115813" w:rsidRPr="00C12BC9" w:rsidRDefault="00115813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Сечение, мм²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115813" w:rsidRPr="00C12BC9" w:rsidRDefault="00115813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115813" w:rsidRPr="00C12BC9" w:rsidRDefault="00115813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115813" w:rsidRPr="00C12BC9" w:rsidRDefault="00115813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</w:tr>
      <w:tr w:rsidR="00115813" w:rsidRPr="00C12BC9" w14:paraId="417C49FA" w14:textId="77777777" w:rsidTr="0018748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554E84B2" w:rsidR="00115813" w:rsidRPr="00C12BC9" w:rsidRDefault="00115813" w:rsidP="006E3296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CPTA R </w:t>
            </w:r>
            <w:r>
              <w:rPr>
                <w:sz w:val="24"/>
                <w:szCs w:val="24"/>
              </w:rPr>
              <w:t>25 или аналог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66DA3C76" w:rsidR="00115813" w:rsidRPr="003B1F93" w:rsidRDefault="00115813" w:rsidP="003B1F9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115813" w:rsidRDefault="00115813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115813" w:rsidRPr="00C12BC9" w:rsidRDefault="00115813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115813" w:rsidRPr="00C12BC9" w:rsidRDefault="00115813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115813" w:rsidRPr="00C12BC9" w:rsidRDefault="00115813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488AE019" w14:textId="77777777" w:rsidR="00513739" w:rsidRPr="00C22EEF" w:rsidRDefault="00513739" w:rsidP="0051373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C40AFB" w14:textId="77777777" w:rsidR="00513739" w:rsidRPr="00C22EEF" w:rsidRDefault="00513739" w:rsidP="005137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05E6083E" w14:textId="77777777" w:rsidR="00513739" w:rsidRPr="00C22EEF" w:rsidRDefault="00513739" w:rsidP="00513739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64D6E9D2" w14:textId="77777777" w:rsidR="00513739" w:rsidRPr="00C22EEF" w:rsidRDefault="00513739" w:rsidP="005137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23D4F914" w14:textId="77777777" w:rsidR="00513739" w:rsidRPr="00C22EEF" w:rsidRDefault="00513739" w:rsidP="005137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C643B4C" w14:textId="77777777" w:rsidR="00513739" w:rsidRPr="00C22EEF" w:rsidRDefault="00513739" w:rsidP="005137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43B3F0" w14:textId="77777777" w:rsidR="00513739" w:rsidRPr="00C22EEF" w:rsidRDefault="00513739" w:rsidP="005137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C5AFC83" w14:textId="77777777" w:rsidR="00513739" w:rsidRPr="00C22EEF" w:rsidRDefault="00513739" w:rsidP="005137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9963762" w14:textId="77777777" w:rsidR="00513739" w:rsidRPr="00C22EEF" w:rsidRDefault="00513739" w:rsidP="005137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2D785F1" w14:textId="77777777" w:rsidR="00513739" w:rsidRPr="00674213" w:rsidRDefault="00513739" w:rsidP="005137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413A3223" w14:textId="77777777" w:rsidR="00513739" w:rsidRPr="00C22EEF" w:rsidRDefault="00513739" w:rsidP="005137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0A23C68" w14:textId="77777777" w:rsidR="00513739" w:rsidRPr="00C22EEF" w:rsidRDefault="00513739" w:rsidP="005137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1AF45DDD" w14:textId="77777777" w:rsidR="00513739" w:rsidRPr="00C22EEF" w:rsidRDefault="00513739" w:rsidP="005137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BC1B955" w14:textId="77777777" w:rsidR="00513739" w:rsidRPr="00C22EEF" w:rsidRDefault="00513739" w:rsidP="0051373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1EFC7BF" w14:textId="77777777" w:rsidR="00513739" w:rsidRPr="00C22EEF" w:rsidRDefault="00513739" w:rsidP="00513739">
      <w:pPr>
        <w:pStyle w:val="ad"/>
        <w:numPr>
          <w:ilvl w:val="1"/>
          <w:numId w:val="18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6CECA5F" w14:textId="77777777" w:rsidR="00513739" w:rsidRPr="00C22EEF" w:rsidRDefault="00513739" w:rsidP="005137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66366C23" w14:textId="77777777" w:rsidR="00513739" w:rsidRPr="00C22EEF" w:rsidRDefault="00513739" w:rsidP="005137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50DF5B72" w14:textId="77777777" w:rsidR="00513739" w:rsidRPr="00C22EEF" w:rsidRDefault="00513739" w:rsidP="005137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23C4115D" w14:textId="77777777" w:rsidR="00513739" w:rsidRPr="00C22EEF" w:rsidRDefault="00513739" w:rsidP="005137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33DAD44F" w14:textId="77777777" w:rsidR="00513739" w:rsidRPr="00C22EEF" w:rsidRDefault="00513739" w:rsidP="005137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6D0FA507" w14:textId="77777777" w:rsidR="00513739" w:rsidRPr="00C22EEF" w:rsidRDefault="00513739" w:rsidP="005137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0C3ADE94" w14:textId="77777777" w:rsidR="00513739" w:rsidRPr="00C22EEF" w:rsidRDefault="00513739" w:rsidP="005137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49798FEF" w14:textId="77777777" w:rsidR="00513739" w:rsidRPr="003C5416" w:rsidRDefault="00513739" w:rsidP="00513739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lastRenderedPageBreak/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57939831" w14:textId="77777777" w:rsidR="00513739" w:rsidRPr="00C22EEF" w:rsidRDefault="00513739" w:rsidP="005137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54427DDF" w14:textId="77777777" w:rsidR="00513739" w:rsidRPr="00C22EEF" w:rsidRDefault="00513739" w:rsidP="005137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E3A756" w14:textId="77777777" w:rsidR="00513739" w:rsidRPr="00C22EEF" w:rsidRDefault="00513739" w:rsidP="005137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997411E" w14:textId="77777777" w:rsidR="00513739" w:rsidRPr="00C22EEF" w:rsidRDefault="00513739" w:rsidP="00513739">
      <w:pPr>
        <w:pStyle w:val="ad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1AAA028E" w14:textId="77777777" w:rsidR="00513739" w:rsidRPr="00C22EEF" w:rsidRDefault="00513739" w:rsidP="0051373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730AF39" w14:textId="77777777" w:rsidR="00513739" w:rsidRPr="00C22EEF" w:rsidRDefault="00513739" w:rsidP="005137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1BEC292" w14:textId="77777777" w:rsidR="00513739" w:rsidRPr="00C22EEF" w:rsidRDefault="00513739" w:rsidP="005137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E3B42F7" w14:textId="77777777" w:rsidR="00513739" w:rsidRPr="00C22EEF" w:rsidRDefault="00513739" w:rsidP="005137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0284D52D" w14:textId="77777777" w:rsidR="00513739" w:rsidRPr="00C22EEF" w:rsidRDefault="00513739" w:rsidP="005137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CF2D1DA" w14:textId="77777777" w:rsidR="00513739" w:rsidRPr="00C22EEF" w:rsidRDefault="00513739" w:rsidP="005137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A695C02" w14:textId="77777777" w:rsidR="00513739" w:rsidRPr="00C22EEF" w:rsidRDefault="00513739" w:rsidP="005137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46FB91F7" w14:textId="77777777" w:rsidR="00513739" w:rsidRPr="00C22EEF" w:rsidRDefault="00513739" w:rsidP="005137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C1B9762" w14:textId="77777777" w:rsidR="00513739" w:rsidRPr="00C22EEF" w:rsidRDefault="00513739" w:rsidP="005137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98B5E9A" w14:textId="77777777" w:rsidR="00513739" w:rsidRPr="00C22EEF" w:rsidRDefault="00513739" w:rsidP="005137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2B8DECF" w14:textId="77777777" w:rsidR="00513739" w:rsidRPr="00C22EEF" w:rsidRDefault="00513739" w:rsidP="005137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9489320" w14:textId="77777777" w:rsidR="00513739" w:rsidRPr="00C22EEF" w:rsidRDefault="00513739" w:rsidP="005137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4109FF" w14:textId="77777777" w:rsidR="00513739" w:rsidRPr="00C22EEF" w:rsidRDefault="00513739" w:rsidP="005137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A29272B" w14:textId="77777777" w:rsidR="00513739" w:rsidRPr="00C22EEF" w:rsidRDefault="00513739" w:rsidP="005137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77D08AEA" w14:textId="77777777" w:rsidR="00513739" w:rsidRPr="00C22EEF" w:rsidRDefault="00513739" w:rsidP="00513739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паспорт по нормативной документации, утвержденной в установленном порядке;</w:t>
      </w:r>
    </w:p>
    <w:p w14:paraId="166E299F" w14:textId="77777777" w:rsidR="00513739" w:rsidRPr="00C22EEF" w:rsidRDefault="00513739" w:rsidP="00513739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3F80EC" w14:textId="77777777" w:rsidR="00513739" w:rsidRPr="00C22EEF" w:rsidRDefault="00513739" w:rsidP="00513739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6E418E23" w14:textId="77777777" w:rsidR="00513739" w:rsidRPr="00C22EEF" w:rsidRDefault="00513739" w:rsidP="00513739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3F6BB97" w14:textId="77777777" w:rsidR="00513739" w:rsidRPr="00C22EEF" w:rsidRDefault="00513739" w:rsidP="005137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0B8778D5" w14:textId="77777777" w:rsidR="00513739" w:rsidRPr="00C22EEF" w:rsidRDefault="00513739" w:rsidP="00513739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67334936" w14:textId="77777777" w:rsidR="00513739" w:rsidRPr="00C22EEF" w:rsidRDefault="00513739" w:rsidP="00513739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358C818C" w14:textId="77777777" w:rsidR="00513739" w:rsidRPr="00C22EEF" w:rsidRDefault="00513739" w:rsidP="00513739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6A52A509" w14:textId="77777777" w:rsidR="00513739" w:rsidRPr="00C22EEF" w:rsidRDefault="00513739" w:rsidP="005137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F92278D" w14:textId="77777777" w:rsidR="00513739" w:rsidRPr="00C22EEF" w:rsidRDefault="00513739" w:rsidP="0051373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250451E6" w14:textId="77777777" w:rsidR="00513739" w:rsidRPr="00C22EEF" w:rsidRDefault="00513739" w:rsidP="0051373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1C699D4" w14:textId="77777777" w:rsidR="00513739" w:rsidRPr="00C22EEF" w:rsidRDefault="00513739" w:rsidP="005137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2B08397A" w14:textId="77777777" w:rsidR="00513739" w:rsidRPr="00C22EEF" w:rsidRDefault="00513739" w:rsidP="005137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591C087" w14:textId="77777777" w:rsidR="00513739" w:rsidRPr="00C22EEF" w:rsidRDefault="00513739" w:rsidP="005137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06BC8C" w14:textId="77777777" w:rsidR="00513739" w:rsidRPr="00612811" w:rsidRDefault="00513739" w:rsidP="005137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C7C274A" w14:textId="77777777" w:rsidR="00513739" w:rsidRPr="00612811" w:rsidRDefault="00513739" w:rsidP="0051373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A4120E" w14:textId="77777777" w:rsidR="00C16FD7" w:rsidRDefault="00C16FD7" w:rsidP="00C16FD7">
      <w:pPr>
        <w:rPr>
          <w:sz w:val="26"/>
          <w:szCs w:val="26"/>
        </w:rPr>
      </w:pPr>
    </w:p>
    <w:p w14:paraId="0F111E17" w14:textId="77777777" w:rsidR="003B1F93" w:rsidRDefault="003B1F93" w:rsidP="003B1F9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1EBC05EA" w14:textId="77777777" w:rsidR="003B1F93" w:rsidRDefault="003B1F93" w:rsidP="003B1F9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2E3BA645" w14:textId="77777777" w:rsidR="003B1F93" w:rsidRDefault="003B1F93" w:rsidP="003B1F9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41666AC0" w14:textId="77777777" w:rsidR="003B1F93" w:rsidRDefault="003B1F93" w:rsidP="003B1F93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111A1EBF" w14:textId="77777777" w:rsidR="003B1F93" w:rsidRDefault="003B1F93" w:rsidP="003B1F93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06497B7C" w14:textId="77777777" w:rsidR="00C16FD7" w:rsidRDefault="00C16FD7" w:rsidP="00C16F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4A969F" w14:textId="77777777" w:rsidR="00C16FD7" w:rsidRDefault="00C16FD7" w:rsidP="00C16F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B812AED" w14:textId="77777777" w:rsidR="00C16FD7" w:rsidRDefault="00C16FD7" w:rsidP="00C16F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C16FD7" w:rsidRDefault="008A5CA5" w:rsidP="00C16FD7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8A5CA5" w:rsidRPr="00C16FD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3A7F6" w14:textId="77777777" w:rsidR="00683158" w:rsidRDefault="00683158">
      <w:r>
        <w:separator/>
      </w:r>
    </w:p>
  </w:endnote>
  <w:endnote w:type="continuationSeparator" w:id="0">
    <w:p w14:paraId="453DCAB5" w14:textId="77777777" w:rsidR="00683158" w:rsidRDefault="0068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F8085" w14:textId="77777777" w:rsidR="00683158" w:rsidRDefault="00683158">
      <w:r>
        <w:separator/>
      </w:r>
    </w:p>
  </w:footnote>
  <w:footnote w:type="continuationSeparator" w:id="0">
    <w:p w14:paraId="7847A017" w14:textId="77777777" w:rsidR="00683158" w:rsidRDefault="00683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5" w:hanging="360"/>
      </w:pPr>
    </w:lvl>
    <w:lvl w:ilvl="2">
      <w:start w:val="1"/>
      <w:numFmt w:val="decimal"/>
      <w:lvlText w:val="%1.%2.%3"/>
      <w:lvlJc w:val="left"/>
      <w:pPr>
        <w:ind w:left="2990" w:hanging="720"/>
      </w:pPr>
    </w:lvl>
    <w:lvl w:ilvl="3">
      <w:start w:val="1"/>
      <w:numFmt w:val="decimal"/>
      <w:lvlText w:val="%1.%2.%3.%4"/>
      <w:lvlJc w:val="left"/>
      <w:pPr>
        <w:ind w:left="4125" w:hanging="720"/>
      </w:pPr>
    </w:lvl>
    <w:lvl w:ilvl="4">
      <w:start w:val="1"/>
      <w:numFmt w:val="decimal"/>
      <w:lvlText w:val="%1.%2.%3.%4.%5"/>
      <w:lvlJc w:val="left"/>
      <w:pPr>
        <w:ind w:left="5620" w:hanging="1080"/>
      </w:pPr>
    </w:lvl>
    <w:lvl w:ilvl="5">
      <w:start w:val="1"/>
      <w:numFmt w:val="decimal"/>
      <w:lvlText w:val="%1.%2.%3.%4.%5.%6"/>
      <w:lvlJc w:val="left"/>
      <w:pPr>
        <w:ind w:left="6755" w:hanging="1080"/>
      </w:pPr>
    </w:lvl>
    <w:lvl w:ilvl="6">
      <w:start w:val="1"/>
      <w:numFmt w:val="decimal"/>
      <w:lvlText w:val="%1.%2.%3.%4.%5.%6.%7"/>
      <w:lvlJc w:val="left"/>
      <w:pPr>
        <w:ind w:left="8250" w:hanging="1440"/>
      </w:pPr>
    </w:lvl>
    <w:lvl w:ilvl="7">
      <w:start w:val="1"/>
      <w:numFmt w:val="decimal"/>
      <w:lvlText w:val="%1.%2.%3.%4.%5.%6.%7.%8"/>
      <w:lvlJc w:val="left"/>
      <w:pPr>
        <w:ind w:left="9385" w:hanging="1440"/>
      </w:pPr>
    </w:lvl>
    <w:lvl w:ilvl="8">
      <w:start w:val="1"/>
      <w:numFmt w:val="decimal"/>
      <w:lvlText w:val="%1.%2.%3.%4.%5.%6.%7.%8.%9"/>
      <w:lvlJc w:val="left"/>
      <w:pPr>
        <w:ind w:left="10880" w:hanging="1800"/>
      </w:p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4D7E6F4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77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F84"/>
    <w:rsid w:val="00115340"/>
    <w:rsid w:val="00115813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8748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6B9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1F93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26D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3739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478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00C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15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296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373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64B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1CB"/>
    <w:rsid w:val="00C15F03"/>
    <w:rsid w:val="00C15F94"/>
    <w:rsid w:val="00C16173"/>
    <w:rsid w:val="00C16FD7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14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1CA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21C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5A1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3EF9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B43B985A-FC92-46D0-A4B1-F58E1173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6AD2D7-1B55-4BD0-9EB3-017E866164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223BDA-B463-443D-A9AC-7385D15D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4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Сухих Алексей Васильевич</cp:lastModifiedBy>
  <cp:revision>10</cp:revision>
  <cp:lastPrinted>2010-09-30T14:29:00Z</cp:lastPrinted>
  <dcterms:created xsi:type="dcterms:W3CDTF">2016-10-04T08:54:00Z</dcterms:created>
  <dcterms:modified xsi:type="dcterms:W3CDTF">2020-05-28T07:36:00Z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